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24B35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FRETHWELL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377C0F0A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9C3DB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B7E80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Nicholas(q.v.).</w:t>
      </w:r>
    </w:p>
    <w:p w14:paraId="1EF0DB74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https://waalt.uh.edu/index.php/CP40no907Index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91FBAA6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482D0C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F50EC8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 xml:space="preserve">They made a plaint of trespass and assault against John Bull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6C44FE5F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ten others.   (ibid.)</w:t>
      </w:r>
    </w:p>
    <w:p w14:paraId="2DDF7C1F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A9839B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AC30E" w14:textId="77777777" w:rsidR="00CE5738" w:rsidRDefault="00CE5738" w:rsidP="00CE57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p w14:paraId="67D3493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E0C3C" w14:textId="77777777" w:rsidR="00CE5738" w:rsidRDefault="00CE5738" w:rsidP="009139A6">
      <w:r>
        <w:separator/>
      </w:r>
    </w:p>
  </w:endnote>
  <w:endnote w:type="continuationSeparator" w:id="0">
    <w:p w14:paraId="4ABE9979" w14:textId="77777777" w:rsidR="00CE5738" w:rsidRDefault="00CE57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D4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D0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287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C8D9C" w14:textId="77777777" w:rsidR="00CE5738" w:rsidRDefault="00CE5738" w:rsidP="009139A6">
      <w:r>
        <w:separator/>
      </w:r>
    </w:p>
  </w:footnote>
  <w:footnote w:type="continuationSeparator" w:id="0">
    <w:p w14:paraId="5CFABFF3" w14:textId="77777777" w:rsidR="00CE5738" w:rsidRDefault="00CE57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8C5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7F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73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573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BE9E2"/>
  <w15:chartTrackingRefBased/>
  <w15:docId w15:val="{67900AED-8A51-4813-A628-9AF09A105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57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2022-06-05T19:22:00Z</dcterms:created>
  <dcterms:modified xsi:type="dcterms:W3CDTF">2022-06-05T19:24:00Z</dcterms:modified>
</cp:coreProperties>
</file>